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2F366C" w:rsidRPr="00014CAB" w:rsidTr="00DB248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F366C" w:rsidRPr="000658CB" w:rsidRDefault="002F366C" w:rsidP="00DB2483">
            <w:pPr>
              <w:rPr>
                <w:lang w:val="en-US"/>
              </w:rPr>
            </w:pPr>
            <w:bookmarkStart w:id="0" w:name="_Hlk210321487"/>
            <w:r w:rsidRPr="000658CB">
              <w:t>ΕΙΔΟΣ</w:t>
            </w:r>
            <w:r w:rsidRPr="000658CB">
              <w:rPr>
                <w:lang w:val="en-US"/>
              </w:rPr>
              <w:t xml:space="preserve">: </w:t>
            </w:r>
            <w:r w:rsidR="00DB1211">
              <w:rPr>
                <w:lang w:val="en-US"/>
              </w:rPr>
              <w:t>A1.</w:t>
            </w:r>
            <w:r w:rsidRPr="000658CB">
              <w:rPr>
                <w:lang w:val="en-US"/>
              </w:rPr>
              <w:t xml:space="preserve">Toner Laser </w:t>
            </w:r>
            <w:proofErr w:type="spellStart"/>
            <w:r w:rsidRPr="000658CB">
              <w:rPr>
                <w:lang w:val="en-US"/>
              </w:rPr>
              <w:t>Εκτυ</w:t>
            </w:r>
            <w:proofErr w:type="spellEnd"/>
            <w:r w:rsidRPr="000658CB">
              <w:rPr>
                <w:lang w:val="en-US"/>
              </w:rPr>
              <w:t>πωτή</w:t>
            </w:r>
          </w:p>
          <w:p w:rsidR="002F366C" w:rsidRPr="000658CB" w:rsidRDefault="002F366C" w:rsidP="00DB2483">
            <w:pPr>
              <w:rPr>
                <w:lang w:val="en-US"/>
              </w:rPr>
            </w:pPr>
            <w:r w:rsidRPr="000658CB">
              <w:rPr>
                <w:lang w:val="en-GB"/>
              </w:rPr>
              <w:t>LEXMARK E330</w:t>
            </w:r>
          </w:p>
        </w:tc>
      </w:tr>
      <w:tr w:rsidR="002F366C" w:rsidRPr="000658CB" w:rsidTr="00DB248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ΠΑΡΑΠΟΜΠΗ</w:t>
            </w:r>
          </w:p>
        </w:tc>
      </w:tr>
      <w:tr w:rsidR="002F366C" w:rsidRPr="000658CB" w:rsidTr="00DB24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(ε)</w:t>
            </w:r>
          </w:p>
        </w:tc>
      </w:tr>
      <w:tr w:rsidR="002F366C" w:rsidRPr="000658CB" w:rsidTr="00DB24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pPr>
              <w:rPr>
                <w:b/>
                <w:bCs/>
              </w:rPr>
            </w:pPr>
            <w:r w:rsidRPr="000658CB">
              <w:rPr>
                <w:b/>
                <w:bCs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pPr>
              <w:rPr>
                <w:b/>
                <w:bCs/>
              </w:rPr>
            </w:pPr>
            <w:proofErr w:type="spellStart"/>
            <w:r w:rsidRPr="000658CB">
              <w:rPr>
                <w:b/>
                <w:bCs/>
                <w:lang w:val="en-GB"/>
              </w:rPr>
              <w:t>Γενικά</w:t>
            </w:r>
            <w:proofErr w:type="spellEnd"/>
            <w:r w:rsidRPr="000658CB">
              <w:rPr>
                <w:b/>
                <w:bCs/>
                <w:lang w:val="en-GB"/>
              </w:rPr>
              <w:t xml:space="preserve"> Χαρα</w:t>
            </w:r>
            <w:proofErr w:type="spellStart"/>
            <w:r w:rsidRPr="000658CB">
              <w:rPr>
                <w:b/>
                <w:bCs/>
                <w:lang w:val="en-GB"/>
              </w:rPr>
              <w:t>κτηριστικά</w:t>
            </w:r>
            <w:proofErr w:type="spellEnd"/>
            <w:r w:rsidRPr="000658CB"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pPr>
              <w:rPr>
                <w:b/>
                <w:bCs/>
              </w:rPr>
            </w:pPr>
            <w:r w:rsidRPr="000658CB"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pPr>
              <w:rPr>
                <w:b/>
                <w:bCs/>
              </w:rPr>
            </w:pPr>
            <w:r w:rsidRPr="000658CB"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pPr>
              <w:rPr>
                <w:b/>
                <w:bCs/>
              </w:rPr>
            </w:pPr>
            <w:r w:rsidRPr="000658CB">
              <w:rPr>
                <w:b/>
                <w:bCs/>
                <w:lang w:val="en-GB"/>
              </w:rPr>
              <w:t xml:space="preserve"> </w:t>
            </w:r>
          </w:p>
        </w:tc>
      </w:tr>
      <w:tr w:rsidR="002F366C" w:rsidRPr="000658CB" w:rsidTr="00DB248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0658CB" w:rsidRDefault="002F366C" w:rsidP="00DB2483">
            <w:r w:rsidRPr="000658CB">
              <w:t xml:space="preserve">ΧΡΩΜΑ </w:t>
            </w:r>
          </w:p>
          <w:p w:rsidR="002F366C" w:rsidRPr="000658CB" w:rsidRDefault="002F366C" w:rsidP="00DB2483">
            <w:r w:rsidRPr="000658CB">
              <w:t>ΜΑΥΡΟ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 xml:space="preserve"> </w:t>
            </w:r>
          </w:p>
        </w:tc>
      </w:tr>
      <w:tr w:rsidR="002F366C" w:rsidRPr="000658CB" w:rsidTr="00DB248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0658CB" w:rsidRDefault="002F366C" w:rsidP="00DB2483">
            <w:r w:rsidRPr="000658CB">
              <w:t>ΤΥΠΟΣ</w:t>
            </w:r>
          </w:p>
          <w:p w:rsidR="002F366C" w:rsidRPr="000658CB" w:rsidRDefault="002F366C" w:rsidP="00DB2483">
            <w:r w:rsidRPr="000658CB"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 xml:space="preserve"> </w:t>
            </w:r>
          </w:p>
        </w:tc>
      </w:tr>
      <w:tr w:rsidR="002F366C" w:rsidRPr="000658CB" w:rsidTr="00DB248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r w:rsidRPr="000658CB"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0658CB" w:rsidRDefault="002F366C" w:rsidP="00DB2483">
            <w:r w:rsidRPr="000658CB">
              <w:t>ΜΕΓΙΣΤΕΣ ΣΕΛΙΔΕΣ ΕΚΤΥΠΩΣΕΙΣ</w:t>
            </w:r>
          </w:p>
          <w:p w:rsidR="002F366C" w:rsidRPr="000658CB" w:rsidRDefault="002F366C" w:rsidP="00DB2483">
            <w:r w:rsidRPr="000658CB">
              <w:t>2500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r w:rsidRPr="000658CB">
              <w:rPr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t> </w:t>
            </w:r>
          </w:p>
        </w:tc>
      </w:tr>
      <w:tr w:rsidR="002F366C" w:rsidRPr="000658CB" w:rsidTr="00DB248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pPr>
              <w:rPr>
                <w:lang w:val="en-AU"/>
              </w:rPr>
            </w:pPr>
            <w:r w:rsidRPr="000658CB">
              <w:rPr>
                <w:lang w:val="en-AU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0658CB" w:rsidRDefault="002F366C" w:rsidP="00DB2483">
            <w:r w:rsidRPr="000658CB"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0658CB" w:rsidRDefault="002F366C" w:rsidP="00DB2483">
            <w:r w:rsidRPr="000658CB"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0658CB" w:rsidRDefault="002F366C" w:rsidP="00DB2483">
            <w:r w:rsidRPr="000658CB">
              <w:t xml:space="preserve"> </w:t>
            </w:r>
          </w:p>
        </w:tc>
      </w:tr>
      <w:bookmarkEnd w:id="0"/>
    </w:tbl>
    <w:p w:rsidR="005F039E" w:rsidRDefault="005F039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F366C" w:rsidRPr="00014CAB" w:rsidTr="00DB248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F366C" w:rsidRPr="00014CAB" w:rsidRDefault="002F366C" w:rsidP="002F366C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DB121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="00DB1211"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2.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Εκτυπωτή</w:t>
            </w:r>
          </w:p>
          <w:p w:rsidR="002F366C" w:rsidRPr="00014CAB" w:rsidRDefault="002F366C" w:rsidP="002F36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zh-CN"/>
              </w:rPr>
            </w:pPr>
            <w:r w:rsidRPr="002F366C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014CAB">
              <w:rPr>
                <w:rFonts w:ascii="Calibri" w:eastAsia="Times New Roman" w:hAnsi="Calibri" w:cs="Calibri"/>
                <w:color w:val="000000"/>
                <w:lang w:val="en-US" w:eastAsia="zh-CN"/>
              </w:rPr>
              <w:t>-</w:t>
            </w:r>
            <w:proofErr w:type="spellStart"/>
            <w:r w:rsidRPr="002F366C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014CAB">
              <w:rPr>
                <w:rFonts w:ascii="Calibri" w:eastAsia="Times New Roman" w:hAnsi="Calibri" w:cs="Calibri"/>
                <w:color w:val="000000"/>
                <w:lang w:val="en-US" w:eastAsia="zh-CN"/>
              </w:rPr>
              <w:t xml:space="preserve"> 2554</w:t>
            </w:r>
            <w:r w:rsidRPr="002F366C">
              <w:rPr>
                <w:rFonts w:ascii="Calibri" w:eastAsia="Times New Roman" w:hAnsi="Calibri" w:cs="Calibri"/>
                <w:color w:val="000000"/>
                <w:lang w:val="en-GB" w:eastAsia="zh-CN"/>
              </w:rPr>
              <w:t>cl</w:t>
            </w:r>
          </w:p>
          <w:p w:rsidR="002F366C" w:rsidRPr="00014CAB" w:rsidRDefault="002F366C" w:rsidP="002F36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  <w:p w:rsidR="002F366C" w:rsidRPr="00014CAB" w:rsidRDefault="002F366C" w:rsidP="002F36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</w:tc>
      </w:tr>
      <w:tr w:rsidR="002F366C" w:rsidRPr="002F366C" w:rsidTr="00DB248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F366C" w:rsidRPr="002F366C" w:rsidTr="00DB24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F366C" w:rsidRPr="002F366C" w:rsidTr="00DB24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F366C" w:rsidRPr="002F366C" w:rsidTr="00DB248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121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2F366C">
              <w:rPr>
                <w:rFonts w:ascii="Calibri" w:eastAsia="Times New Roman" w:hAnsi="Calibri" w:cs="Calibri"/>
                <w:color w:val="000000"/>
                <w:lang w:eastAsia="el-GR"/>
              </w:rPr>
              <w:t>ΚΥΑΝΟ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2F366C" w:rsidRPr="002F366C" w:rsidTr="00DB248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2F366C" w:rsidRPr="002F366C" w:rsidTr="00DB248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12000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2F366C" w:rsidRPr="002F366C" w:rsidTr="00DB248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2F366C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366C" w:rsidRPr="002F366C" w:rsidRDefault="002F366C" w:rsidP="002F36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F366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2F366C" w:rsidRDefault="002F366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52E88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A3. </w:t>
            </w: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Toner Laser </w:t>
            </w:r>
            <w:proofErr w:type="spellStart"/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zh-CN"/>
              </w:rPr>
            </w:pPr>
            <w:r w:rsidRPr="00352E88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352E88">
              <w:rPr>
                <w:rFonts w:ascii="Calibri" w:eastAsia="Times New Roman" w:hAnsi="Calibri" w:cs="Calibri"/>
                <w:color w:val="000000"/>
                <w:lang w:val="en-US" w:eastAsia="zh-CN"/>
              </w:rPr>
              <w:t>-</w:t>
            </w:r>
            <w:proofErr w:type="spellStart"/>
            <w:r w:rsidRPr="00352E88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352E88">
              <w:rPr>
                <w:rFonts w:ascii="Calibri" w:eastAsia="Times New Roman" w:hAnsi="Calibri" w:cs="Calibri"/>
                <w:color w:val="000000"/>
                <w:lang w:val="en-GB" w:eastAsia="zh-CN"/>
              </w:rPr>
              <w:t xml:space="preserve"> 2554cl</w:t>
            </w:r>
          </w:p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</w:tc>
      </w:tr>
      <w:tr w:rsidR="00352E88" w:rsidRPr="00352E88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352E88" w:rsidRPr="00352E88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352E88" w:rsidRPr="00352E88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352E8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352E8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352E8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352E8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352E88" w:rsidRPr="00352E88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352E88">
              <w:rPr>
                <w:rFonts w:ascii="Calibri" w:eastAsia="Times New Roman" w:hAnsi="Calibri" w:cs="Calibri"/>
                <w:color w:val="000000"/>
                <w:lang w:val="en-GB" w:eastAsia="zh-CN"/>
              </w:rPr>
              <w:t>ΜΑΤΖΈΝΤΑ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352E88" w:rsidRPr="00352E88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lastRenderedPageBreak/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352E88" w:rsidRPr="00352E88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12000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352E88" w:rsidRPr="00352E88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352E88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2E88" w:rsidRPr="00352E88" w:rsidRDefault="00352E88" w:rsidP="00352E8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352E8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352E88" w:rsidRDefault="00352E88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23135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A4.</w:t>
            </w: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Toner Laser </w:t>
            </w:r>
            <w:proofErr w:type="spellStart"/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zh-CN"/>
              </w:rPr>
            </w:pPr>
            <w:r w:rsidRPr="00F23135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F23135">
              <w:rPr>
                <w:rFonts w:ascii="Calibri" w:eastAsia="Times New Roman" w:hAnsi="Calibri" w:cs="Calibri"/>
                <w:color w:val="000000"/>
                <w:lang w:val="en-US" w:eastAsia="zh-CN"/>
              </w:rPr>
              <w:t>-</w:t>
            </w:r>
            <w:proofErr w:type="spellStart"/>
            <w:r w:rsidRPr="00F23135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F23135">
              <w:rPr>
                <w:rFonts w:ascii="Calibri" w:eastAsia="Times New Roman" w:hAnsi="Calibri" w:cs="Calibri"/>
                <w:color w:val="000000"/>
                <w:lang w:val="en-GB" w:eastAsia="zh-CN"/>
              </w:rPr>
              <w:t xml:space="preserve"> 2554cl</w:t>
            </w:r>
          </w:p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</w:tc>
      </w:tr>
      <w:tr w:rsidR="00F23135" w:rsidRPr="00F23135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F23135" w:rsidRPr="00F23135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F23135" w:rsidRPr="00F23135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F231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F231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F231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F231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23135" w:rsidRPr="00F23135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F23135">
              <w:rPr>
                <w:rFonts w:ascii="Calibri" w:eastAsia="Times New Roman" w:hAnsi="Calibri" w:cs="Calibri"/>
                <w:color w:val="000000"/>
                <w:lang w:val="en-GB" w:eastAsia="zh-CN"/>
              </w:rPr>
              <w:t>ΚΊΤΡΙΝΟ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23135" w:rsidRPr="00F23135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23135" w:rsidRPr="00F23135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12000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F23135" w:rsidRPr="00F23135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F23135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23135" w:rsidRPr="00F23135" w:rsidRDefault="00F23135" w:rsidP="00F231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2313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F23135" w:rsidRDefault="00F23135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3022"/>
        <w:gridCol w:w="1146"/>
        <w:gridCol w:w="1232"/>
        <w:gridCol w:w="1467"/>
      </w:tblGrid>
      <w:tr w:rsidR="0007026B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7026B" w:rsidRPr="00014CA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val="en-US"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ΕΙΔΟΣ</w:t>
            </w:r>
            <w:r w:rsidRPr="00014CAB">
              <w:rPr>
                <w:rFonts w:ascii="Calibri" w:eastAsia="Times New Roman" w:hAnsi="Calibri" w:cs="Calibri"/>
                <w:szCs w:val="24"/>
                <w:lang w:val="en-US" w:eastAsia="zh-CN"/>
              </w:rPr>
              <w:t xml:space="preserve">: </w:t>
            </w:r>
            <w:r>
              <w:rPr>
                <w:rFonts w:ascii="Calibri" w:eastAsia="Times New Roman" w:hAnsi="Calibri" w:cs="Calibri"/>
                <w:szCs w:val="24"/>
                <w:lang w:val="en-US" w:eastAsia="zh-CN"/>
              </w:rPr>
              <w:t>A</w:t>
            </w:r>
            <w:r w:rsidRPr="00014CAB">
              <w:rPr>
                <w:rFonts w:ascii="Calibri" w:eastAsia="Times New Roman" w:hAnsi="Calibri" w:cs="Calibri"/>
                <w:szCs w:val="24"/>
                <w:lang w:val="en-US" w:eastAsia="zh-CN"/>
              </w:rPr>
              <w:t xml:space="preserve">5. </w:t>
            </w: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Μελάνι</w:t>
            </w:r>
            <w:r w:rsidRPr="00014CAB">
              <w:rPr>
                <w:rFonts w:ascii="Calibri" w:eastAsia="Times New Roman" w:hAnsi="Calibri" w:cs="Calibri"/>
                <w:szCs w:val="24"/>
                <w:lang w:val="en-US" w:eastAsia="zh-CN"/>
              </w:rPr>
              <w:t xml:space="preserve"> </w:t>
            </w: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Εκτυπωτή</w:t>
            </w:r>
            <w:r w:rsidRPr="00014CAB">
              <w:rPr>
                <w:rFonts w:ascii="Calibri" w:eastAsia="Times New Roman" w:hAnsi="Calibri" w:cs="Calibri"/>
                <w:szCs w:val="24"/>
                <w:lang w:val="en-US" w:eastAsia="zh-CN"/>
              </w:rPr>
              <w:t xml:space="preserve"> </w:t>
            </w:r>
            <w:proofErr w:type="spellStart"/>
            <w:r w:rsidRPr="0007026B">
              <w:rPr>
                <w:rFonts w:ascii="Calibri" w:eastAsia="Times New Roman" w:hAnsi="Calibri" w:cs="Calibri"/>
                <w:szCs w:val="24"/>
                <w:lang w:val="en-US" w:eastAsia="zh-CN"/>
              </w:rPr>
              <w:t>InkJet</w:t>
            </w:r>
            <w:proofErr w:type="spellEnd"/>
          </w:p>
          <w:p w:rsidR="0007026B" w:rsidRPr="00014CA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val="en-US"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US" w:eastAsia="zh-CN"/>
              </w:rPr>
              <w:t>HP</w:t>
            </w:r>
            <w:r w:rsidRPr="00014CAB">
              <w:rPr>
                <w:rFonts w:ascii="Calibri" w:eastAsia="Times New Roman" w:hAnsi="Calibri" w:cs="Calibri"/>
                <w:szCs w:val="24"/>
                <w:lang w:val="en-US" w:eastAsia="zh-CN"/>
              </w:rPr>
              <w:t xml:space="preserve"> </w:t>
            </w:r>
            <w:r w:rsidRPr="0007026B">
              <w:rPr>
                <w:rFonts w:ascii="Calibri" w:eastAsia="Times New Roman" w:hAnsi="Calibri" w:cs="Calibri"/>
                <w:szCs w:val="24"/>
                <w:lang w:val="en-US" w:eastAsia="zh-CN"/>
              </w:rPr>
              <w:t>OFFICE</w:t>
            </w:r>
            <w:r w:rsidRPr="00014CAB">
              <w:rPr>
                <w:rFonts w:ascii="Calibri" w:eastAsia="Times New Roman" w:hAnsi="Calibri" w:cs="Calibri"/>
                <w:szCs w:val="24"/>
                <w:lang w:val="en-US" w:eastAsia="zh-CN"/>
              </w:rPr>
              <w:t xml:space="preserve"> </w:t>
            </w:r>
            <w:r w:rsidRPr="0007026B">
              <w:rPr>
                <w:rFonts w:ascii="Calibri" w:eastAsia="Times New Roman" w:hAnsi="Calibri" w:cs="Calibri"/>
                <w:szCs w:val="24"/>
                <w:lang w:val="en-US" w:eastAsia="zh-CN"/>
              </w:rPr>
              <w:t>PRO</w:t>
            </w:r>
            <w:r w:rsidRPr="00014CAB">
              <w:rPr>
                <w:rFonts w:ascii="Calibri" w:eastAsia="Times New Roman" w:hAnsi="Calibri" w:cs="Calibri"/>
                <w:szCs w:val="24"/>
                <w:lang w:val="en-US" w:eastAsia="zh-CN"/>
              </w:rPr>
              <w:t xml:space="preserve"> 7740</w:t>
            </w:r>
          </w:p>
        </w:tc>
      </w:tr>
      <w:tr w:rsidR="0007026B" w:rsidRPr="0007026B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ΠΑΡΑΠΟΜΠΗ</w:t>
            </w:r>
          </w:p>
        </w:tc>
      </w:tr>
      <w:tr w:rsidR="0007026B" w:rsidRPr="0007026B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(ε)</w:t>
            </w:r>
          </w:p>
        </w:tc>
      </w:tr>
      <w:tr w:rsidR="0007026B" w:rsidRPr="0007026B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b/>
                <w:bCs/>
                <w:szCs w:val="24"/>
                <w:lang w:eastAsia="zh-CN"/>
              </w:rPr>
              <w:t xml:space="preserve"> </w:t>
            </w:r>
          </w:p>
        </w:tc>
      </w:tr>
      <w:tr w:rsidR="0007026B" w:rsidRPr="0007026B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 xml:space="preserve">ΧΡΩΜΑ </w:t>
            </w:r>
          </w:p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 xml:space="preserve">ΜΑΥΡΟ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 xml:space="preserve"> </w:t>
            </w:r>
          </w:p>
        </w:tc>
      </w:tr>
      <w:tr w:rsidR="0007026B" w:rsidRPr="0007026B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ΤΥΠΟΣ</w:t>
            </w:r>
          </w:p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ΔΟΧΕΙΟ  ΜΕΛΑΝΙ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 xml:space="preserve"> </w:t>
            </w:r>
          </w:p>
        </w:tc>
      </w:tr>
      <w:tr w:rsidR="0007026B" w:rsidRPr="0007026B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ΜΕΓΙΣΤΕΣ ΣΕΛΙΔΕΣ ΕΚΤΥΠΩΣΕΙΣ</w:t>
            </w:r>
          </w:p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2000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val="en-GB" w:eastAsia="zh-CN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 </w:t>
            </w:r>
          </w:p>
        </w:tc>
      </w:tr>
      <w:tr w:rsidR="0007026B" w:rsidRPr="0007026B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026B" w:rsidRPr="0007026B" w:rsidRDefault="0007026B" w:rsidP="0007026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07026B">
              <w:rPr>
                <w:rFonts w:ascii="Calibri" w:eastAsia="Times New Roman" w:hAnsi="Calibri" w:cs="Calibri"/>
                <w:szCs w:val="24"/>
                <w:lang w:eastAsia="zh-CN"/>
              </w:rPr>
              <w:t xml:space="preserve"> </w:t>
            </w:r>
          </w:p>
        </w:tc>
      </w:tr>
    </w:tbl>
    <w:p w:rsidR="0007026B" w:rsidRDefault="0007026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04A3B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04A3B" w:rsidRPr="00014CAB" w:rsidRDefault="00404A3B" w:rsidP="00404A3B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6.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Μελάνι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Εκτυπωτή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InkJet</w:t>
            </w:r>
            <w:proofErr w:type="spellEnd"/>
          </w:p>
          <w:p w:rsidR="00404A3B" w:rsidRPr="00014CA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HP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OFFICE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PRO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7740</w:t>
            </w:r>
          </w:p>
        </w:tc>
      </w:tr>
      <w:tr w:rsidR="00404A3B" w:rsidRPr="00404A3B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04A3B" w:rsidRPr="00404A3B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04A3B" w:rsidRPr="00404A3B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4A3B" w:rsidRPr="00404A3B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404A3B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ΚΥΑΝΟ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404A3B" w:rsidRPr="00404A3B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ΔΟΧΕ</w:t>
            </w: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ΙΟ  ΜΕΛΑΝΙ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404A3B" w:rsidRPr="00404A3B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1600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404A3B" w:rsidRPr="00404A3B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404A3B" w:rsidRDefault="00404A3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04A3B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04A3B" w:rsidRPr="00014CAB" w:rsidRDefault="00404A3B" w:rsidP="00404A3B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7.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Μελάνι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Εκτυπωτή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InkJet</w:t>
            </w:r>
            <w:proofErr w:type="spellEnd"/>
          </w:p>
          <w:p w:rsidR="00404A3B" w:rsidRPr="00014CA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HP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OFFICE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PRO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7740</w:t>
            </w:r>
          </w:p>
        </w:tc>
      </w:tr>
      <w:tr w:rsidR="00404A3B" w:rsidRPr="00404A3B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04A3B" w:rsidRPr="00404A3B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04A3B" w:rsidRPr="00404A3B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4A3B" w:rsidRPr="00404A3B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404A3B">
              <w:rPr>
                <w:rFonts w:ascii="Calibri" w:eastAsia="Times New Roman" w:hAnsi="Calibri" w:cs="Calibri"/>
                <w:b/>
                <w:bCs/>
                <w:color w:val="000000"/>
                <w:lang w:val="en-GB" w:eastAsia="zh-CN"/>
              </w:rPr>
              <w:t>ΜΑΤΖΈΝΤΑ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404A3B" w:rsidRPr="00404A3B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ΔΟΧΕ</w:t>
            </w: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ΙΟ  ΜΕΛΑΝΙ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404A3B" w:rsidRPr="00404A3B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1600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404A3B" w:rsidRPr="00404A3B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404A3B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4A3B" w:rsidRPr="00404A3B" w:rsidRDefault="00404A3B" w:rsidP="00404A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4A3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404A3B" w:rsidRDefault="00404A3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070C5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070C5" w:rsidRPr="00014CAB" w:rsidRDefault="00F070C5" w:rsidP="00F070C5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A8. </w:t>
            </w: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Μελάνι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Εκτυπωτή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InkJet</w:t>
            </w:r>
            <w:proofErr w:type="spellEnd"/>
          </w:p>
          <w:p w:rsidR="00F070C5" w:rsidRPr="00014CAB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HP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OFFICE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PRO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7740</w:t>
            </w:r>
          </w:p>
        </w:tc>
      </w:tr>
      <w:tr w:rsidR="00F070C5" w:rsidRPr="00F070C5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F070C5" w:rsidRPr="00F070C5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F070C5" w:rsidRPr="00F070C5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F070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F070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F070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F070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070C5" w:rsidRPr="00F070C5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F070C5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ΚΙΤΡΙΝΟ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070C5" w:rsidRPr="00F070C5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ΔΟΧΕ</w:t>
            </w:r>
            <w:r w:rsidRPr="00F070C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ΙΟ  ΜΕΛΑΝΙ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070C5" w:rsidRPr="00F070C5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1600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F070C5" w:rsidRPr="00F070C5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F070C5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0C5" w:rsidRPr="00F070C5" w:rsidRDefault="00F070C5" w:rsidP="00F070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070C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404A3B" w:rsidRDefault="00404A3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717FD" w:rsidRPr="00A717FD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9.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Toner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Laser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Εκτυπωτή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Ricoh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MP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2501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SP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Ασπρόμαυρο </w:t>
            </w:r>
            <w:proofErr w:type="spellStart"/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Πολυμηχάνημα</w:t>
            </w:r>
            <w:proofErr w:type="spellEnd"/>
          </w:p>
        </w:tc>
      </w:tr>
      <w:tr w:rsidR="00A717FD" w:rsidRPr="00A717FD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A717FD">
              <w:rPr>
                <w:rFonts w:ascii="Calibri" w:eastAsia="Times New Roman" w:hAnsi="Calibri" w:cs="Calibri"/>
                <w:color w:val="000000"/>
                <w:lang w:eastAsia="el-GR"/>
              </w:rPr>
              <w:lastRenderedPageBreak/>
              <w:t xml:space="preserve">ΜΑΥΡΟ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lastRenderedPageBreak/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9000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A717FD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A717FD" w:rsidRDefault="00A717F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717FD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A10.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Toner Laser </w:t>
            </w:r>
            <w:proofErr w:type="spellStart"/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  <w:r w:rsidRPr="00A717FD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A717FD">
              <w:rPr>
                <w:rFonts w:ascii="Calibri" w:eastAsia="Times New Roman" w:hAnsi="Calibri" w:cs="Calibri"/>
                <w:color w:val="000000"/>
                <w:lang w:val="en-US" w:eastAsia="zh-CN"/>
              </w:rPr>
              <w:t>-</w:t>
            </w:r>
            <w:proofErr w:type="spellStart"/>
            <w:r w:rsidRPr="00A717FD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A717FD">
              <w:rPr>
                <w:rFonts w:ascii="Calibri" w:eastAsia="Times New Roman" w:hAnsi="Calibri" w:cs="Calibri"/>
                <w:color w:val="000000"/>
                <w:lang w:val="en-GB" w:eastAsia="zh-CN"/>
              </w:rPr>
              <w:t xml:space="preserve"> MZ4000i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</w:tc>
      </w:tr>
      <w:tr w:rsidR="00A717FD" w:rsidRPr="00A717FD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A717FD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ΜΑΥΡΟ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35000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A717FD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A717FD" w:rsidRDefault="00A717F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717FD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717FD" w:rsidRPr="00014CAB" w:rsidRDefault="00A717FD" w:rsidP="00A717FD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bookmarkStart w:id="1" w:name="_Hlk210320472"/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11. 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Εκτυπωτή</w:t>
            </w:r>
          </w:p>
          <w:p w:rsidR="00A717FD" w:rsidRPr="00014CAB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zh-CN"/>
              </w:rPr>
            </w:pPr>
            <w:r w:rsidRPr="00A717FD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014CAB">
              <w:rPr>
                <w:rFonts w:ascii="Calibri" w:eastAsia="Times New Roman" w:hAnsi="Calibri" w:cs="Calibri"/>
                <w:color w:val="000000"/>
                <w:lang w:val="en-US" w:eastAsia="zh-CN"/>
              </w:rPr>
              <w:t>-</w:t>
            </w:r>
            <w:proofErr w:type="spellStart"/>
            <w:r w:rsidRPr="00A717FD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014CAB">
              <w:rPr>
                <w:rFonts w:ascii="Calibri" w:eastAsia="Times New Roman" w:hAnsi="Calibri" w:cs="Calibri"/>
                <w:color w:val="000000"/>
                <w:lang w:val="en-US" w:eastAsia="zh-CN"/>
              </w:rPr>
              <w:t xml:space="preserve"> 2554</w:t>
            </w:r>
            <w:r w:rsidRPr="00A717FD">
              <w:rPr>
                <w:rFonts w:ascii="Calibri" w:eastAsia="Times New Roman" w:hAnsi="Calibri" w:cs="Calibri"/>
                <w:color w:val="000000"/>
                <w:lang w:val="en-GB" w:eastAsia="zh-CN"/>
              </w:rPr>
              <w:t>cl</w:t>
            </w:r>
          </w:p>
          <w:p w:rsidR="00A717FD" w:rsidRPr="00014CAB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  <w:p w:rsidR="00A717FD" w:rsidRPr="00014CAB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</w:tc>
      </w:tr>
      <w:tr w:rsidR="00A717FD" w:rsidRPr="00A717FD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717FD" w:rsidRPr="00A717FD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A717FD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ΜΑΥΡΟ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A717FD" w:rsidRPr="00A717FD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25000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A717FD" w:rsidRPr="00A717FD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A717FD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17FD" w:rsidRPr="00A717FD" w:rsidRDefault="00A717FD" w:rsidP="00A717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717F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bookmarkEnd w:id="1"/>
    </w:tbl>
    <w:p w:rsidR="00A717FD" w:rsidRDefault="00A717F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85A23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85A23" w:rsidRPr="00014CAB" w:rsidRDefault="00085A23" w:rsidP="00085A23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12. </w:t>
            </w: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Εκτυπωτή</w:t>
            </w:r>
          </w:p>
          <w:p w:rsidR="00085A23" w:rsidRPr="00014CAB" w:rsidRDefault="00085A23" w:rsidP="00085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zh-CN"/>
              </w:rPr>
            </w:pPr>
            <w:r w:rsidRPr="00085A23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014CAB">
              <w:rPr>
                <w:rFonts w:ascii="Calibri" w:eastAsia="Times New Roman" w:hAnsi="Calibri" w:cs="Calibri"/>
                <w:color w:val="000000"/>
                <w:lang w:val="en-US" w:eastAsia="zh-CN"/>
              </w:rPr>
              <w:t>-</w:t>
            </w:r>
            <w:proofErr w:type="spellStart"/>
            <w:r w:rsidRPr="00085A23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014CAB">
              <w:rPr>
                <w:rFonts w:ascii="Calibri" w:eastAsia="Times New Roman" w:hAnsi="Calibri" w:cs="Calibri"/>
                <w:color w:val="000000"/>
                <w:lang w:val="en-US" w:eastAsia="zh-CN"/>
              </w:rPr>
              <w:t xml:space="preserve"> 2554</w:t>
            </w:r>
            <w:r w:rsidRPr="00085A23">
              <w:rPr>
                <w:rFonts w:ascii="Calibri" w:eastAsia="Times New Roman" w:hAnsi="Calibri" w:cs="Calibri"/>
                <w:color w:val="000000"/>
                <w:lang w:val="en-GB" w:eastAsia="zh-CN"/>
              </w:rPr>
              <w:t>cl</w:t>
            </w:r>
          </w:p>
          <w:p w:rsidR="00085A23" w:rsidRPr="00014CAB" w:rsidRDefault="00085A23" w:rsidP="00085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  <w:p w:rsidR="00085A23" w:rsidRPr="00014CAB" w:rsidRDefault="00085A23" w:rsidP="00085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</w:tc>
      </w:tr>
      <w:tr w:rsidR="00085A23" w:rsidRPr="00085A23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85A23" w:rsidRPr="00085A23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85A23" w:rsidRPr="00085A23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85A23" w:rsidRPr="00085A23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085A23">
              <w:rPr>
                <w:rFonts w:ascii="Calibri" w:eastAsia="Times New Roman" w:hAnsi="Calibri" w:cs="Calibri"/>
                <w:color w:val="000000"/>
                <w:lang w:eastAsia="el-GR"/>
              </w:rPr>
              <w:t>ΚΥΑΝΟ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085A23" w:rsidRPr="00085A23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085A23" w:rsidRPr="00085A23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12000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085A23" w:rsidRPr="00085A23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085A23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85A23" w:rsidRPr="00085A23" w:rsidRDefault="00085A23" w:rsidP="00085A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85A2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A717FD" w:rsidRDefault="00A717F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3579C" w:rsidRPr="00014CAB" w:rsidTr="002E789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A13.</w:t>
            </w:r>
            <w:r w:rsidR="006E103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Toner Laser </w:t>
            </w:r>
            <w:proofErr w:type="spellStart"/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zh-CN"/>
              </w:rPr>
            </w:pPr>
            <w:r w:rsidRPr="0023579C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23579C">
              <w:rPr>
                <w:rFonts w:ascii="Calibri" w:eastAsia="Times New Roman" w:hAnsi="Calibri" w:cs="Calibri"/>
                <w:color w:val="000000"/>
                <w:lang w:val="en-US" w:eastAsia="zh-CN"/>
              </w:rPr>
              <w:t>-</w:t>
            </w:r>
            <w:proofErr w:type="spellStart"/>
            <w:r w:rsidRPr="0023579C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23579C">
              <w:rPr>
                <w:rFonts w:ascii="Calibri" w:eastAsia="Times New Roman" w:hAnsi="Calibri" w:cs="Calibri"/>
                <w:color w:val="000000"/>
                <w:lang w:val="en-GB" w:eastAsia="zh-CN"/>
              </w:rPr>
              <w:t xml:space="preserve"> 2554cl</w:t>
            </w:r>
          </w:p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</w:p>
        </w:tc>
      </w:tr>
      <w:tr w:rsidR="0023579C" w:rsidRPr="0023579C" w:rsidTr="002E789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23579C" w:rsidRPr="0023579C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23579C" w:rsidRPr="0023579C" w:rsidTr="002E789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2357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2357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2357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2357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23579C" w:rsidRPr="0023579C" w:rsidTr="002E789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23579C">
              <w:rPr>
                <w:rFonts w:ascii="Calibri" w:eastAsia="Times New Roman" w:hAnsi="Calibri" w:cs="Calibri"/>
                <w:color w:val="000000"/>
                <w:lang w:val="en-GB" w:eastAsia="zh-CN"/>
              </w:rPr>
              <w:t>ΜΑΤΖΈΝΤΑ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23579C" w:rsidRPr="0023579C" w:rsidTr="002E789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23579C" w:rsidRPr="0023579C" w:rsidTr="002E789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12000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23579C" w:rsidRPr="0023579C" w:rsidTr="002E789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23579C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3579C" w:rsidRPr="0023579C" w:rsidRDefault="0023579C" w:rsidP="002357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2357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23579C" w:rsidRDefault="0023579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14CAB" w:rsidRPr="00014CAB" w:rsidTr="001E497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ΕΙΔΟΣ: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14.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Εκτυπωτή</w:t>
            </w:r>
          </w:p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014CAB">
              <w:rPr>
                <w:rFonts w:ascii="Calibri" w:eastAsia="Times New Roman" w:hAnsi="Calibri" w:cs="Calibri"/>
                <w:color w:val="000000"/>
                <w:lang w:val="en-GB" w:eastAsia="zh-CN"/>
              </w:rPr>
              <w:t>Kyocera</w:t>
            </w:r>
            <w:r w:rsidRPr="00014CAB">
              <w:rPr>
                <w:rFonts w:ascii="Calibri" w:eastAsia="Times New Roman" w:hAnsi="Calibri" w:cs="Calibri"/>
                <w:color w:val="000000"/>
                <w:lang w:eastAsia="zh-CN"/>
              </w:rPr>
              <w:t>-</w:t>
            </w:r>
            <w:proofErr w:type="spellStart"/>
            <w:r w:rsidRPr="00014CAB">
              <w:rPr>
                <w:rFonts w:ascii="Calibri" w:eastAsia="Times New Roman" w:hAnsi="Calibri" w:cs="Calibri"/>
                <w:color w:val="000000"/>
                <w:lang w:val="en-GB" w:eastAsia="zh-CN"/>
              </w:rPr>
              <w:t>TASKalfa</w:t>
            </w:r>
            <w:proofErr w:type="spellEnd"/>
            <w:r w:rsidRPr="00014CAB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 2554</w:t>
            </w:r>
            <w:r w:rsidRPr="00014CAB">
              <w:rPr>
                <w:rFonts w:ascii="Calibri" w:eastAsia="Times New Roman" w:hAnsi="Calibri" w:cs="Calibri"/>
                <w:color w:val="000000"/>
                <w:lang w:val="en-GB" w:eastAsia="zh-CN"/>
              </w:rPr>
              <w:t>cl</w:t>
            </w:r>
          </w:p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</w:p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</w:p>
        </w:tc>
      </w:tr>
      <w:tr w:rsidR="00014CAB" w:rsidRPr="00014CAB" w:rsidTr="001E497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14CAB" w:rsidRPr="00014CAB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14CAB" w:rsidRPr="00014CAB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14CAB" w:rsidRPr="00014CAB" w:rsidTr="001E497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014CAB">
              <w:rPr>
                <w:rFonts w:ascii="Calibri" w:eastAsia="Times New Roman" w:hAnsi="Calibri" w:cs="Calibri"/>
                <w:color w:val="000000"/>
                <w:lang w:val="en-GB" w:eastAsia="zh-CN"/>
              </w:rPr>
              <w:t>ΚΊΤΡΙΝΟ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014CAB" w:rsidRPr="00014CAB" w:rsidTr="001E497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014CAB" w:rsidRPr="00014CAB" w:rsidTr="001E497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12000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014CAB" w:rsidRPr="00014CAB" w:rsidTr="001E497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014CAB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4CAB" w:rsidRPr="00014CAB" w:rsidRDefault="00014CAB" w:rsidP="00014C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14CA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014CAB" w:rsidRDefault="00014CA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A75E9" w:rsidRPr="009A75E9" w:rsidTr="001E497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bookmarkStart w:id="2" w:name="_Hlk210320773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ΕΙΔΟΣ: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15.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Εκτυπωτή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HP</w:t>
            </w: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 </w:t>
            </w: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LEASERJET</w:t>
            </w: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 </w:t>
            </w: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M</w:t>
            </w: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110</w:t>
            </w: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W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</w:p>
        </w:tc>
      </w:tr>
      <w:tr w:rsidR="009A75E9" w:rsidRPr="009A75E9" w:rsidTr="001E497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A75E9" w:rsidRPr="009A75E9" w:rsidTr="001E497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ΜΑΥΡΟ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950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bookmarkEnd w:id="2"/>
    </w:tbl>
    <w:p w:rsidR="009A75E9" w:rsidRDefault="009A75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A75E9" w:rsidRPr="009A75E9" w:rsidTr="001E497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bookmarkStart w:id="3" w:name="_Hlk210320948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A16.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Toner Laser </w:t>
            </w:r>
            <w:proofErr w:type="spellStart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Ricoh P310</w:t>
            </w:r>
          </w:p>
        </w:tc>
      </w:tr>
      <w:tr w:rsidR="009A75E9" w:rsidRPr="009A75E9" w:rsidTr="001E497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ΜΑΥΡΟ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bookmarkEnd w:id="3"/>
    </w:tbl>
    <w:p w:rsidR="009A75E9" w:rsidRDefault="009A75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A75E9" w:rsidRPr="009A75E9" w:rsidTr="001E497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ΕΙΔΟΣ: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17.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Εκτυπωτή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val="en-AU" w:eastAsia="zh-CN"/>
              </w:rPr>
              <w:t>HP</w:t>
            </w: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-</w:t>
            </w:r>
            <w:r w:rsidRPr="009A75E9">
              <w:rPr>
                <w:rFonts w:ascii="Calibri" w:eastAsia="Times New Roman" w:hAnsi="Calibri" w:cs="Calibri"/>
                <w:color w:val="000000"/>
                <w:lang w:val="en-AU" w:eastAsia="zh-CN"/>
              </w:rPr>
              <w:t>LASERJET</w:t>
            </w: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 1018</w:t>
            </w:r>
          </w:p>
        </w:tc>
      </w:tr>
      <w:tr w:rsidR="009A75E9" w:rsidRPr="009A75E9" w:rsidTr="001E497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A75E9" w:rsidRPr="009A75E9" w:rsidTr="001E497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ΜΑΥΡΟ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val="en-AU" w:eastAsia="el-GR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9A75E9" w:rsidRDefault="009A75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A75E9" w:rsidRPr="009A75E9" w:rsidTr="001E497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bookmarkStart w:id="4" w:name="_Hlk210321631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ΕΙΔΟΣ: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18.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Εκτυπωτή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HP</w:t>
            </w: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 </w:t>
            </w: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LASER</w:t>
            </w: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 107</w:t>
            </w: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W</w:t>
            </w:r>
          </w:p>
        </w:tc>
      </w:tr>
      <w:tr w:rsidR="009A75E9" w:rsidRPr="009A75E9" w:rsidTr="001E497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A75E9" w:rsidRPr="009A75E9" w:rsidTr="001E497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ΜΑΥΡΟ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val="en-AU" w:eastAsia="el-GR"/>
              </w:rPr>
              <w:t>1000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bookmarkEnd w:id="4"/>
    </w:tbl>
    <w:p w:rsidR="009A75E9" w:rsidRDefault="009A75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A75E9" w:rsidRPr="009A75E9" w:rsidTr="001E497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A19.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Toner Laser </w:t>
            </w:r>
            <w:proofErr w:type="spellStart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XEROX WORKCENTRE 3335</w:t>
            </w:r>
          </w:p>
        </w:tc>
      </w:tr>
      <w:tr w:rsidR="009A75E9" w:rsidRPr="009A75E9" w:rsidTr="001E497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ΜΑΥΡΟ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val="en-AU" w:eastAsia="el-GR"/>
              </w:rPr>
              <w:t>8500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9A75E9" w:rsidRDefault="009A75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A75E9" w:rsidRPr="009A75E9" w:rsidTr="001E497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A20.</w:t>
            </w:r>
            <w:bookmarkStart w:id="5" w:name="_GoBack"/>
            <w:bookmarkEnd w:id="5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Toner Laser </w:t>
            </w:r>
            <w:proofErr w:type="spellStart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val="en-GB" w:eastAsia="zh-CN"/>
              </w:rPr>
              <w:t>LEXMARK E330</w:t>
            </w:r>
          </w:p>
        </w:tc>
      </w:tr>
      <w:tr w:rsidR="009A75E9" w:rsidRPr="009A75E9" w:rsidTr="001E497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ΧΡΩΜΑ 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5E9">
              <w:rPr>
                <w:rFonts w:ascii="Calibri" w:eastAsia="Times New Roman" w:hAnsi="Calibri" w:cs="Calibri"/>
                <w:color w:val="000000"/>
                <w:lang w:eastAsia="zh-CN"/>
              </w:rPr>
              <w:t>ΜΑΥΡΟ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ΤΥΠΟΣ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Arial" w:eastAsia="Times New Roman" w:hAnsi="Arial" w:cs="Arial"/>
                <w:color w:val="101010"/>
                <w:spacing w:val="3"/>
                <w:sz w:val="18"/>
                <w:szCs w:val="18"/>
                <w:shd w:val="clear" w:color="auto" w:fill="FFFFFF"/>
                <w:lang w:eastAsia="zh-CN"/>
              </w:rPr>
              <w:t>ΤΟΝΕΡ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A75E9" w:rsidRPr="009A75E9" w:rsidTr="001E497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ΜΕΓΙΣΤΕΣ ΣΕΛΙΔΕΣ ΕΚΤΥΠΩΣΕΙΣ</w:t>
            </w:r>
          </w:p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9A75E9" w:rsidRPr="009A75E9" w:rsidTr="001E497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AU" w:eastAsia="el-GR"/>
              </w:rPr>
            </w:pPr>
            <w:r w:rsidRPr="009A75E9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5E9" w:rsidRPr="009A75E9" w:rsidRDefault="009A75E9" w:rsidP="009A75E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A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:rsidR="009A75E9" w:rsidRPr="002F366C" w:rsidRDefault="009A75E9"/>
    <w:sectPr w:rsidR="009A75E9" w:rsidRPr="002F366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0B"/>
    <w:rsid w:val="00014CAB"/>
    <w:rsid w:val="0007026B"/>
    <w:rsid w:val="00085A23"/>
    <w:rsid w:val="0023579C"/>
    <w:rsid w:val="002F366C"/>
    <w:rsid w:val="00352E88"/>
    <w:rsid w:val="00404A3B"/>
    <w:rsid w:val="005F039E"/>
    <w:rsid w:val="006E103C"/>
    <w:rsid w:val="009A75E9"/>
    <w:rsid w:val="00A717FD"/>
    <w:rsid w:val="00DB1211"/>
    <w:rsid w:val="00EB350B"/>
    <w:rsid w:val="00F070C5"/>
    <w:rsid w:val="00F2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01FF"/>
  <w15:chartTrackingRefBased/>
  <w15:docId w15:val="{73C720A3-2A32-4082-B166-3BC938EC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41E95CF1</Template>
  <TotalTime>9</TotalTime>
  <Pages>7</Pages>
  <Words>907</Words>
  <Characters>4899</Characters>
  <Application>Microsoft Office Word</Application>
  <DocSecurity>0</DocSecurity>
  <Lines>40</Lines>
  <Paragraphs>11</Paragraphs>
  <ScaleCrop>false</ScaleCrop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14</cp:revision>
  <dcterms:created xsi:type="dcterms:W3CDTF">2025-10-23T09:27:00Z</dcterms:created>
  <dcterms:modified xsi:type="dcterms:W3CDTF">2025-10-23T09:38:00Z</dcterms:modified>
</cp:coreProperties>
</file>